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8AAE9" w14:textId="53E64E47" w:rsidR="004A3162" w:rsidRDefault="00D11AE3">
      <w:pPr>
        <w:pStyle w:val="Topptekst"/>
        <w:tabs>
          <w:tab w:val="clear" w:pos="4153"/>
          <w:tab w:val="clear" w:pos="8306"/>
        </w:tabs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0A0622" wp14:editId="02B082D3">
                <wp:simplePos x="0" y="0"/>
                <wp:positionH relativeFrom="column">
                  <wp:posOffset>-793750</wp:posOffset>
                </wp:positionH>
                <wp:positionV relativeFrom="paragraph">
                  <wp:posOffset>180975</wp:posOffset>
                </wp:positionV>
                <wp:extent cx="1943100" cy="514350"/>
                <wp:effectExtent l="0" t="0" r="0" b="0"/>
                <wp:wrapNone/>
                <wp:docPr id="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ECFA17" w14:textId="77777777" w:rsidR="00D11AE3" w:rsidRDefault="00D11AE3" w:rsidP="00DB6CE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bookmarkStart w:id="0" w:name="TOP_Distrikt"/>
                            <w:bookmarkEnd w:id="0"/>
                            <w:r>
                              <w:rPr>
                                <w:sz w:val="18"/>
                                <w:szCs w:val="18"/>
                              </w:rPr>
                              <w:t xml:space="preserve">VEDLEGG </w:t>
                            </w:r>
                          </w:p>
                          <w:p w14:paraId="1FF4EFC0" w14:textId="52C46895" w:rsidR="00773060" w:rsidRPr="00E37D7B" w:rsidRDefault="00D11AE3" w:rsidP="00DB6CE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MAL FOR  FORPLIKTELSESERKLÆRING</w:t>
                            </w:r>
                          </w:p>
                        </w:txbxContent>
                      </wps:txbx>
                      <wps:bodyPr rot="0" vert="horz" wrap="square" lIns="19440" tIns="0" rIns="19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0A0622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-62.5pt;margin-top:14.25pt;width:153pt;height:4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" stroked="f">
                <v:textbox inset=".54mm,0,.54mm">
                  <w:txbxContent>
                    <w:p w14:paraId="53ECFA17" w14:textId="77777777" w:rsidR="00D11AE3" w:rsidRDefault="00D11AE3" w:rsidP="00DB6CE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bookmarkStart w:id="1" w:name="TOP_Distrikt"/>
                      <w:bookmarkEnd w:id="1"/>
                      <w:r>
                        <w:rPr>
                          <w:sz w:val="18"/>
                          <w:szCs w:val="18"/>
                        </w:rPr>
                        <w:t xml:space="preserve">VEDLEGG </w:t>
                      </w:r>
                    </w:p>
                    <w:p w14:paraId="1FF4EFC0" w14:textId="52C46895" w:rsidR="00773060" w:rsidRPr="00E37D7B" w:rsidRDefault="00D11AE3" w:rsidP="00DB6CE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MAL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FOR  FORPLIKTELSESERKLÆRING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3731983E" w14:textId="13E85A8B" w:rsidR="004A3162" w:rsidRDefault="004A3162">
      <w:pPr>
        <w:pStyle w:val="Topptekst"/>
        <w:tabs>
          <w:tab w:val="clear" w:pos="4153"/>
          <w:tab w:val="clear" w:pos="8306"/>
          <w:tab w:val="left" w:pos="1200"/>
        </w:tabs>
      </w:pPr>
      <w:r>
        <w:tab/>
      </w:r>
    </w:p>
    <w:p w14:paraId="04AA5613" w14:textId="77777777" w:rsidR="004A3162" w:rsidRDefault="004A3162"/>
    <w:p w14:paraId="15B4B853" w14:textId="77777777" w:rsidR="004A3162" w:rsidRDefault="004A3162"/>
    <w:p w14:paraId="510FFC14" w14:textId="77777777" w:rsidR="004A3162" w:rsidRDefault="004A3162">
      <w:pPr>
        <w:rPr>
          <w:sz w:val="10"/>
          <w:szCs w:val="10"/>
        </w:rPr>
      </w:pPr>
    </w:p>
    <w:p w14:paraId="27DF3981" w14:textId="77777777" w:rsidR="00D11AE3" w:rsidRPr="009F2ACF" w:rsidRDefault="00D11AE3" w:rsidP="00D11AE3">
      <w:pPr>
        <w:rPr>
          <w:b/>
          <w:sz w:val="32"/>
          <w:szCs w:val="32"/>
        </w:rPr>
      </w:pPr>
      <w:r w:rsidRPr="009F2ACF">
        <w:rPr>
          <w:b/>
          <w:sz w:val="32"/>
          <w:szCs w:val="32"/>
        </w:rPr>
        <w:t xml:space="preserve">FORPLIKTELSESERKLÆRING FRA </w:t>
      </w:r>
      <w:r>
        <w:rPr>
          <w:b/>
          <w:sz w:val="32"/>
          <w:szCs w:val="32"/>
        </w:rPr>
        <w:t>VIRKSOMHETER SOM LEVERANDØR STØTTER SEG PÅ FOR OPPFYLLELSE AV KVALIFIKASJONSKRAVENE</w:t>
      </w:r>
    </w:p>
    <w:p w14:paraId="0A82D8C4" w14:textId="77777777" w:rsidR="00D11AE3" w:rsidRDefault="00D11AE3" w:rsidP="00D11AE3">
      <w:pPr>
        <w:rPr>
          <w:sz w:val="24"/>
          <w:szCs w:val="24"/>
        </w:rPr>
      </w:pPr>
    </w:p>
    <w:p w14:paraId="39ADC8CE" w14:textId="637494F1" w:rsidR="00D11AE3" w:rsidRPr="009F2ACF" w:rsidRDefault="00D11AE3" w:rsidP="00D11AE3">
      <w:pPr>
        <w:rPr>
          <w:b/>
          <w:sz w:val="32"/>
          <w:szCs w:val="32"/>
        </w:rPr>
      </w:pPr>
      <w:r>
        <w:rPr>
          <w:sz w:val="24"/>
          <w:szCs w:val="24"/>
        </w:rPr>
        <w:t>Forpliktelseserklæringen fylles ut av virksomhet som leverandør støtter seg på for oppfyllelse av kvalifikasjonskravene. Erklæringen undertegnes av person som har rett til å binde virksomheten.</w:t>
      </w:r>
    </w:p>
    <w:p w14:paraId="3A40A788" w14:textId="77777777" w:rsidR="00D11AE3" w:rsidRDefault="00D11AE3" w:rsidP="00D11AE3">
      <w:pPr>
        <w:rPr>
          <w:sz w:val="24"/>
          <w:szCs w:val="24"/>
        </w:rPr>
      </w:pPr>
    </w:p>
    <w:p w14:paraId="5AFD507D" w14:textId="58C28A4E" w:rsidR="00D11AE3" w:rsidRDefault="00D11AE3" w:rsidP="00D11AE3">
      <w:pPr>
        <w:rPr>
          <w:sz w:val="24"/>
          <w:szCs w:val="24"/>
        </w:rPr>
      </w:pPr>
      <w:r>
        <w:rPr>
          <w:sz w:val="24"/>
          <w:szCs w:val="24"/>
        </w:rPr>
        <w:t xml:space="preserve">Ferdig utfylt skjema inngår i dokumentasjon av oppfyllelse av kvalifikasjonskravene i de tilfellene hvor leverandør ikke selv oppfyller alle kvalifikasjonskrav, men støtter seg på andre virksomheter for fullt ut å oppfylle disse, jf. anskaffelsesforskriftens § 16-10. </w:t>
      </w:r>
    </w:p>
    <w:p w14:paraId="733E4FFB" w14:textId="77777777" w:rsidR="00D11AE3" w:rsidRDefault="00D11AE3" w:rsidP="00D11AE3">
      <w:pPr>
        <w:rPr>
          <w:sz w:val="24"/>
          <w:szCs w:val="24"/>
        </w:rPr>
      </w:pPr>
    </w:p>
    <w:p w14:paraId="6D92D1B5" w14:textId="33C38E2E" w:rsidR="00D11AE3" w:rsidRDefault="00D11AE3" w:rsidP="00D11AE3">
      <w:pPr>
        <w:rPr>
          <w:sz w:val="24"/>
          <w:szCs w:val="24"/>
        </w:rPr>
      </w:pPr>
      <w:r w:rsidRPr="00E64074">
        <w:rPr>
          <w:sz w:val="24"/>
          <w:szCs w:val="24"/>
        </w:rPr>
        <w:t>Denne egenerklæringen samt dokumentasjon på oppfyllelse av de aktuelle kvalifikasjonskravene leveres sammen med øvrig dokumentasjon på oppfyllelse av kvalifikasjonskravene.</w:t>
      </w:r>
      <w:r>
        <w:rPr>
          <w:sz w:val="24"/>
          <w:szCs w:val="24"/>
        </w:rPr>
        <w:t xml:space="preserve"> </w:t>
      </w:r>
    </w:p>
    <w:p w14:paraId="44EFB2FF" w14:textId="77777777" w:rsidR="00D11AE3" w:rsidRDefault="00D11AE3" w:rsidP="00D11AE3">
      <w:pPr>
        <w:rPr>
          <w:sz w:val="24"/>
          <w:szCs w:val="24"/>
        </w:rPr>
      </w:pPr>
    </w:p>
    <w:p w14:paraId="4305BA74" w14:textId="0D0E2FAB" w:rsidR="00112504" w:rsidRDefault="00D11AE3" w:rsidP="00D11AE3">
      <w:pPr>
        <w:rPr>
          <w:sz w:val="24"/>
          <w:szCs w:val="24"/>
        </w:rPr>
      </w:pPr>
      <w:r>
        <w:rPr>
          <w:sz w:val="24"/>
          <w:szCs w:val="24"/>
        </w:rPr>
        <w:t xml:space="preserve">De(t) aktuelle kvalifikasjonskrav(ene) som den støttende virksomheten bidrar i oppfyllelsen av, fylles inn  </w:t>
      </w:r>
      <w:r w:rsidR="00112504">
        <w:rPr>
          <w:sz w:val="24"/>
          <w:szCs w:val="24"/>
        </w:rPr>
        <w:t>i skjemaet under:</w:t>
      </w:r>
    </w:p>
    <w:p w14:paraId="74477B33" w14:textId="77777777" w:rsidR="00112504" w:rsidRDefault="0011250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D6EC1D1" w14:textId="77777777" w:rsidR="00D11AE3" w:rsidRDefault="00D11AE3" w:rsidP="00D11AE3">
      <w:pPr>
        <w:rPr>
          <w:sz w:val="24"/>
          <w:szCs w:val="24"/>
        </w:rPr>
      </w:pPr>
    </w:p>
    <w:p w14:paraId="48F00F63" w14:textId="0224734E" w:rsidR="00201BE6" w:rsidRDefault="00201BE6" w:rsidP="00D11AE3">
      <w:pPr>
        <w:rPr>
          <w:b/>
          <w:sz w:val="32"/>
          <w:szCs w:val="32"/>
        </w:rPr>
      </w:pPr>
      <w:r w:rsidRPr="009F2ACF">
        <w:rPr>
          <w:b/>
          <w:sz w:val="32"/>
          <w:szCs w:val="32"/>
        </w:rPr>
        <w:t>FORPLIKTELSESERKLÆRING</w:t>
      </w:r>
    </w:p>
    <w:p w14:paraId="2F98AF79" w14:textId="77777777" w:rsidR="00201BE6" w:rsidRPr="009F2ACF" w:rsidRDefault="00201BE6" w:rsidP="00D11AE3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414"/>
        <w:gridCol w:w="4477"/>
      </w:tblGrid>
      <w:tr w:rsidR="00D11AE3" w14:paraId="67801F3B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4DCED552" w14:textId="77777777" w:rsidR="00D11AE3" w:rsidRPr="00881B00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Leverandør</w:t>
            </w:r>
            <w:r w:rsidRPr="00881B00">
              <w:rPr>
                <w:b/>
                <w:sz w:val="24"/>
                <w:szCs w:val="24"/>
              </w:rPr>
              <w:t xml:space="preserve"> (firmanavn hovedleverandør)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485" w:type="dxa"/>
          </w:tcPr>
          <w:p w14:paraId="12DA9B2F" w14:textId="77777777" w:rsidR="00D11AE3" w:rsidRPr="00881B00" w:rsidRDefault="00D11AE3" w:rsidP="00BE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Tekst1 [Sett inn hovedleverandørs firmanavn] 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11AE3" w14:paraId="37D49735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393B0D60" w14:textId="77777777" w:rsidR="00D11AE3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Anskaffelsens navn:</w:t>
            </w:r>
          </w:p>
        </w:tc>
        <w:tc>
          <w:tcPr>
            <w:tcW w:w="4485" w:type="dxa"/>
          </w:tcPr>
          <w:p w14:paraId="297CE7C7" w14:textId="70323E38" w:rsidR="00D11AE3" w:rsidRPr="00881B00" w:rsidRDefault="00D11AE3" w:rsidP="00BE548C">
            <w:pPr>
              <w:rPr>
                <w:sz w:val="24"/>
                <w:szCs w:val="24"/>
              </w:rPr>
            </w:pPr>
          </w:p>
        </w:tc>
      </w:tr>
    </w:tbl>
    <w:p w14:paraId="71B9A4E4" w14:textId="77777777" w:rsidR="00D11AE3" w:rsidRDefault="00D11AE3" w:rsidP="00D11AE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416"/>
        <w:gridCol w:w="4475"/>
      </w:tblGrid>
      <w:tr w:rsidR="00D11AE3" w14:paraId="6998F6A4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79F7BA75" w14:textId="77777777" w:rsidR="00D11AE3" w:rsidRPr="00881B00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Støttende virksomhet (firmanavn):</w:t>
            </w:r>
          </w:p>
        </w:tc>
        <w:tc>
          <w:tcPr>
            <w:tcW w:w="4485" w:type="dxa"/>
          </w:tcPr>
          <w:p w14:paraId="2FB90F9E" w14:textId="0EA82E12" w:rsidR="008F1005" w:rsidRPr="00881B00" w:rsidRDefault="00D11AE3" w:rsidP="00BE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Tekst3 [Sett inn støttende virksomhets navn] 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11AE3" w14:paraId="67A1BD0F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2C3ACE0B" w14:textId="77777777" w:rsidR="00D11AE3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Undertegnet av (navn og tittel):</w:t>
            </w:r>
          </w:p>
        </w:tc>
        <w:tc>
          <w:tcPr>
            <w:tcW w:w="4485" w:type="dxa"/>
          </w:tcPr>
          <w:p w14:paraId="66FF3504" w14:textId="77777777" w:rsidR="00D11AE3" w:rsidRPr="00881B00" w:rsidRDefault="00D11AE3" w:rsidP="00BE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"[Sett inn navn og tittel]" 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Tekst4 [Sett inn navn og tittel] 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42DEC3C9" w14:textId="77777777" w:rsidR="00D11AE3" w:rsidRDefault="00D11AE3" w:rsidP="00D11AE3">
      <w:pPr>
        <w:rPr>
          <w:sz w:val="24"/>
          <w:szCs w:val="24"/>
        </w:rPr>
      </w:pPr>
    </w:p>
    <w:p w14:paraId="3CD861EC" w14:textId="77777777" w:rsidR="00112504" w:rsidRDefault="00112504" w:rsidP="00D11AE3">
      <w:pPr>
        <w:rPr>
          <w:sz w:val="24"/>
          <w:szCs w:val="24"/>
        </w:rPr>
      </w:pPr>
    </w:p>
    <w:p w14:paraId="7709DFF7" w14:textId="1D2202F6" w:rsidR="00D11AE3" w:rsidRDefault="00D11AE3" w:rsidP="00D11AE3">
      <w:pPr>
        <w:rPr>
          <w:sz w:val="24"/>
          <w:szCs w:val="24"/>
        </w:rPr>
      </w:pPr>
      <w:r>
        <w:rPr>
          <w:sz w:val="24"/>
          <w:szCs w:val="24"/>
        </w:rPr>
        <w:t xml:space="preserve">Vi </w:t>
      </w:r>
      <w:r>
        <w:rPr>
          <w:sz w:val="24"/>
          <w:szCs w:val="24"/>
          <w:highlight w:val="lightGray"/>
        </w:rPr>
        <w:fldChar w:fldCharType="begin">
          <w:ffData>
            <w:name w:val="Tekst1"/>
            <w:enabled/>
            <w:calcOnExit w:val="0"/>
            <w:textInput>
              <w:default w:val="[Sett inn støttende virksomhets firmanavn]"/>
            </w:textInput>
          </w:ffData>
        </w:fldChar>
      </w:r>
      <w:bookmarkStart w:id="1" w:name="Tekst1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[Sett inn støttende virksomhets firmanavn]</w:t>
      </w:r>
      <w:r>
        <w:rPr>
          <w:sz w:val="24"/>
          <w:szCs w:val="24"/>
          <w:highlight w:val="lightGray"/>
        </w:rPr>
        <w:fldChar w:fldCharType="end"/>
      </w:r>
      <w:bookmarkEnd w:id="1"/>
      <w:r>
        <w:rPr>
          <w:sz w:val="24"/>
          <w:szCs w:val="24"/>
        </w:rPr>
        <w:t xml:space="preserve"> bekrefter med dette oppfyllelse av kvalifikasjonskrav som angitt nedenfor, og stiller de nødvendige ressursene til rådighet for hovedleverandør i hele kontraktsperioden.  </w:t>
      </w:r>
    </w:p>
    <w:p w14:paraId="0A64F59B" w14:textId="77777777" w:rsidR="00635D20" w:rsidRPr="00A12943" w:rsidRDefault="00635D20" w:rsidP="00635D20">
      <w:pPr>
        <w:spacing w:before="240" w:after="240"/>
        <w:rPr>
          <w:sz w:val="24"/>
          <w:szCs w:val="24"/>
        </w:rPr>
      </w:pPr>
      <w:r w:rsidRPr="00A12943">
        <w:rPr>
          <w:sz w:val="24"/>
          <w:szCs w:val="24"/>
        </w:rPr>
        <w:t xml:space="preserve">Støtten gjelder: </w:t>
      </w:r>
      <w:r w:rsidRPr="00A12943">
        <w:rPr>
          <w:noProof/>
          <w:sz w:val="24"/>
          <w:szCs w:val="24"/>
          <w:highlight w:val="lightGray"/>
        </w:rPr>
        <w:t>&lt;angi hvilket kvalifikasjonskrav virksomheten bidrar til å oppfylle, samt en kort beskrivelse av støttens innhold og omfang&gt;.</w:t>
      </w:r>
    </w:p>
    <w:p w14:paraId="5DE2D98D" w14:textId="77777777" w:rsidR="00112504" w:rsidRDefault="00112504" w:rsidP="00A12943">
      <w:pPr>
        <w:rPr>
          <w:b/>
          <w:bCs/>
          <w:sz w:val="24"/>
          <w:szCs w:val="24"/>
        </w:rPr>
      </w:pPr>
    </w:p>
    <w:p w14:paraId="19FDA75C" w14:textId="77777777" w:rsidR="00112504" w:rsidRDefault="00112504" w:rsidP="00A12943">
      <w:pPr>
        <w:rPr>
          <w:b/>
          <w:bCs/>
          <w:sz w:val="24"/>
          <w:szCs w:val="24"/>
        </w:rPr>
      </w:pPr>
    </w:p>
    <w:p w14:paraId="26FA1C1E" w14:textId="77777777" w:rsidR="00112504" w:rsidRDefault="00112504" w:rsidP="00A12943">
      <w:pPr>
        <w:rPr>
          <w:b/>
          <w:bCs/>
          <w:sz w:val="24"/>
          <w:szCs w:val="24"/>
        </w:rPr>
      </w:pPr>
    </w:p>
    <w:p w14:paraId="17F32456" w14:textId="330A2354" w:rsidR="00A12943" w:rsidRPr="00A12943" w:rsidRDefault="00A12943" w:rsidP="00A12943">
      <w:pPr>
        <w:rPr>
          <w:b/>
          <w:bCs/>
          <w:sz w:val="24"/>
          <w:szCs w:val="24"/>
        </w:rPr>
      </w:pPr>
      <w:r w:rsidRPr="00A12943">
        <w:rPr>
          <w:b/>
          <w:bCs/>
          <w:sz w:val="24"/>
          <w:szCs w:val="24"/>
        </w:rPr>
        <w:t>Det europeiske egenerklæringsskjemaet</w:t>
      </w:r>
    </w:p>
    <w:p w14:paraId="2C77C0B8" w14:textId="336F81ED" w:rsidR="00635D20" w:rsidRDefault="00A12943" w:rsidP="00D11AE3">
      <w:pPr>
        <w:rPr>
          <w:sz w:val="24"/>
          <w:szCs w:val="24"/>
        </w:rPr>
      </w:pPr>
      <w:r w:rsidRPr="00A12943">
        <w:rPr>
          <w:sz w:val="24"/>
          <w:szCs w:val="24"/>
        </w:rPr>
        <w:t>Undertegnede erklærer at opplysningene angitt i del II-IV i Det europeiske egenerklæringsskjemaet (ESPD) er nøyaktige og korrekte.</w:t>
      </w:r>
    </w:p>
    <w:p w14:paraId="0E00C52B" w14:textId="42A1198C" w:rsidR="00D11AE3" w:rsidRDefault="00D11AE3" w:rsidP="00D11AE3">
      <w:pPr>
        <w:rPr>
          <w:sz w:val="24"/>
          <w:szCs w:val="24"/>
        </w:rPr>
      </w:pPr>
    </w:p>
    <w:p w14:paraId="41067039" w14:textId="74747EE9" w:rsidR="004A3162" w:rsidRDefault="004A3162">
      <w:pPr>
        <w:rPr>
          <w:b/>
          <w:sz w:val="24"/>
          <w:szCs w:val="24"/>
        </w:rPr>
      </w:pPr>
    </w:p>
    <w:p w14:paraId="3435A156" w14:textId="087B4147" w:rsidR="00112504" w:rsidRDefault="00112504">
      <w:pPr>
        <w:rPr>
          <w:b/>
          <w:sz w:val="24"/>
          <w:szCs w:val="24"/>
        </w:rPr>
      </w:pPr>
    </w:p>
    <w:p w14:paraId="7B83FCE2" w14:textId="77777777" w:rsidR="00112504" w:rsidRPr="00112504" w:rsidRDefault="00112504">
      <w:pPr>
        <w:rPr>
          <w:sz w:val="24"/>
          <w:szCs w:val="24"/>
        </w:rPr>
      </w:pPr>
    </w:p>
    <w:p w14:paraId="2F0C2089" w14:textId="77777777" w:rsidR="004A3162" w:rsidRPr="00112504" w:rsidRDefault="004A3162">
      <w:pPr>
        <w:rPr>
          <w:sz w:val="24"/>
          <w:szCs w:val="24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14"/>
        <w:gridCol w:w="4424"/>
      </w:tblGrid>
      <w:tr w:rsidR="00112504" w:rsidRPr="00112504" w14:paraId="386F5DD8" w14:textId="77777777" w:rsidTr="009E5813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4F851EE6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Sted/dato</w:t>
            </w:r>
          </w:p>
          <w:p w14:paraId="40FF3958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47AC01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4A9E5D55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Signatur</w:t>
            </w:r>
          </w:p>
        </w:tc>
      </w:tr>
      <w:tr w:rsidR="00112504" w:rsidRPr="00112504" w14:paraId="700F73B0" w14:textId="77777777" w:rsidTr="009E5813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23700AC0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C593514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5560520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</w:tr>
      <w:tr w:rsidR="00112504" w:rsidRPr="00112504" w14:paraId="01053018" w14:textId="77777777" w:rsidTr="009E5813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1BD629B1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20A1D6F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5917CC4B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Navn med blokkbokstaver</w:t>
            </w:r>
          </w:p>
        </w:tc>
      </w:tr>
    </w:tbl>
    <w:p w14:paraId="5A7DD966" w14:textId="269F5CA8" w:rsidR="004A3162" w:rsidRPr="00112504" w:rsidRDefault="004A3162">
      <w:pPr>
        <w:pStyle w:val="ForInrykk"/>
        <w:rPr>
          <w:sz w:val="24"/>
          <w:szCs w:val="24"/>
        </w:rPr>
      </w:pPr>
      <w:r w:rsidRPr="00112504">
        <w:rPr>
          <w:sz w:val="24"/>
          <w:szCs w:val="24"/>
        </w:rPr>
        <w:tab/>
      </w:r>
    </w:p>
    <w:sectPr w:rsidR="004A3162" w:rsidRPr="00112504" w:rsidSect="00892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0" w:right="1440" w:bottom="1985" w:left="1565" w:header="709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305D2" w14:textId="77777777" w:rsidR="00B76950" w:rsidRDefault="00B76950">
      <w:r>
        <w:separator/>
      </w:r>
    </w:p>
  </w:endnote>
  <w:endnote w:type="continuationSeparator" w:id="0">
    <w:p w14:paraId="701573A6" w14:textId="77777777" w:rsidR="00B76950" w:rsidRDefault="00B7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8135" w14:textId="77777777" w:rsidR="00773060" w:rsidRDefault="00285624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 w:rsidR="00773060"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773060">
      <w:rPr>
        <w:rStyle w:val="Sidetall"/>
        <w:noProof/>
      </w:rPr>
      <w:t>1</w:t>
    </w:r>
    <w:r>
      <w:rPr>
        <w:rStyle w:val="Sidetall"/>
      </w:rPr>
      <w:fldChar w:fldCharType="end"/>
    </w:r>
  </w:p>
  <w:p w14:paraId="08FDC41F" w14:textId="77777777" w:rsidR="00773060" w:rsidRDefault="0077306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0D2B3" w14:textId="77777777" w:rsidR="00773060" w:rsidRDefault="00773060">
    <w:pPr>
      <w:pStyle w:val="Bunntekst"/>
      <w:framePr w:wrap="around" w:vAnchor="text" w:hAnchor="page" w:x="10566" w:y="39"/>
      <w:rPr>
        <w:rStyle w:val="Sidetall"/>
        <w:sz w:val="18"/>
        <w:szCs w:val="18"/>
      </w:rPr>
    </w:pPr>
    <w:r>
      <w:rPr>
        <w:rStyle w:val="Sidetall"/>
        <w:sz w:val="18"/>
        <w:szCs w:val="18"/>
      </w:rPr>
      <w:t xml:space="preserve">Side </w:t>
    </w:r>
    <w:r w:rsidR="00285624">
      <w:rPr>
        <w:rStyle w:val="Sidetall"/>
        <w:sz w:val="18"/>
        <w:szCs w:val="18"/>
      </w:rPr>
      <w:fldChar w:fldCharType="begin"/>
    </w:r>
    <w:r>
      <w:rPr>
        <w:rStyle w:val="Sidetall"/>
        <w:sz w:val="18"/>
        <w:szCs w:val="18"/>
      </w:rPr>
      <w:instrText xml:space="preserve">PAGE  </w:instrText>
    </w:r>
    <w:r w:rsidR="00285624">
      <w:rPr>
        <w:rStyle w:val="Sidetall"/>
        <w:sz w:val="18"/>
        <w:szCs w:val="18"/>
      </w:rPr>
      <w:fldChar w:fldCharType="separate"/>
    </w:r>
    <w:r w:rsidR="002F38A9">
      <w:rPr>
        <w:rStyle w:val="Sidetall"/>
        <w:noProof/>
        <w:sz w:val="18"/>
        <w:szCs w:val="18"/>
      </w:rPr>
      <w:t>2</w:t>
    </w:r>
    <w:r w:rsidR="00285624">
      <w:rPr>
        <w:rStyle w:val="Sidetall"/>
        <w:sz w:val="18"/>
        <w:szCs w:val="18"/>
      </w:rPr>
      <w:fldChar w:fldCharType="end"/>
    </w:r>
  </w:p>
  <w:tbl>
    <w:tblPr>
      <w:tblW w:w="0" w:type="auto"/>
      <w:tblLook w:val="01E0" w:firstRow="1" w:lastRow="1" w:firstColumn="1" w:lastColumn="1" w:noHBand="0" w:noVBand="0"/>
    </w:tblPr>
    <w:tblGrid>
      <w:gridCol w:w="8901"/>
    </w:tblGrid>
    <w:tr w:rsidR="00773060" w14:paraId="07532681" w14:textId="77777777">
      <w:tc>
        <w:tcPr>
          <w:tcW w:w="9041" w:type="dxa"/>
        </w:tcPr>
        <w:p w14:paraId="19FFD9CC" w14:textId="77777777" w:rsidR="00773060" w:rsidRDefault="00773060">
          <w:pPr>
            <w:pStyle w:val="Bunntekst"/>
            <w:ind w:right="360"/>
          </w:pPr>
        </w:p>
      </w:tc>
    </w:tr>
  </w:tbl>
  <w:p w14:paraId="1BF8C99B" w14:textId="77777777" w:rsidR="00773060" w:rsidRDefault="0077306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47FF" w14:textId="77777777" w:rsidR="00773060" w:rsidRDefault="00C402A6" w:rsidP="000F163C">
    <w:pPr>
      <w:rPr>
        <w:b/>
        <w:sz w:val="16"/>
        <w:szCs w:val="16"/>
      </w:rPr>
    </w:pPr>
    <w:r>
      <w:rPr>
        <w:noProof/>
        <w:lang w:eastAsia="nb-NO"/>
      </w:rPr>
      <w:drawing>
        <wp:anchor distT="0" distB="0" distL="114300" distR="114300" simplePos="0" relativeHeight="251666944" behindDoc="1" locked="0" layoutInCell="1" allowOverlap="1" wp14:anchorId="34467EA1" wp14:editId="0F74C38D">
          <wp:simplePos x="0" y="0"/>
          <wp:positionH relativeFrom="column">
            <wp:posOffset>4794250</wp:posOffset>
          </wp:positionH>
          <wp:positionV relativeFrom="paragraph">
            <wp:posOffset>-2887345</wp:posOffset>
          </wp:positionV>
          <wp:extent cx="2851200" cy="3859200"/>
          <wp:effectExtent l="0" t="457200" r="0" b="446405"/>
          <wp:wrapNone/>
          <wp:docPr id="1" name="Bilde 1" descr="Et bilde som inneholder pi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pil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920000">
                    <a:off x="0" y="0"/>
                    <a:ext cx="2851200" cy="38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7B76">
      <w:rPr>
        <w:noProof/>
        <w:lang w:eastAsia="nb-NO"/>
      </w:rPr>
      <w:drawing>
        <wp:anchor distT="0" distB="0" distL="114300" distR="114300" simplePos="0" relativeHeight="251668992" behindDoc="1" locked="0" layoutInCell="1" allowOverlap="1" wp14:anchorId="0D7EC2A1" wp14:editId="52FD5C20">
          <wp:simplePos x="0" y="0"/>
          <wp:positionH relativeFrom="column">
            <wp:posOffset>5816600</wp:posOffset>
          </wp:positionH>
          <wp:positionV relativeFrom="paragraph">
            <wp:posOffset>6415405</wp:posOffset>
          </wp:positionV>
          <wp:extent cx="2849880" cy="3851275"/>
          <wp:effectExtent l="0" t="457200" r="0" b="454025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706474">
                    <a:off x="0" y="0"/>
                    <a:ext cx="2849880" cy="3851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7B76">
      <w:rPr>
        <w:noProof/>
        <w:lang w:eastAsia="nb-NO"/>
      </w:rPr>
      <w:drawing>
        <wp:anchor distT="0" distB="0" distL="114300" distR="114300" simplePos="0" relativeHeight="251667968" behindDoc="1" locked="0" layoutInCell="1" allowOverlap="1" wp14:anchorId="5CC415F5" wp14:editId="698B4C24">
          <wp:simplePos x="0" y="0"/>
          <wp:positionH relativeFrom="column">
            <wp:posOffset>5816600</wp:posOffset>
          </wp:positionH>
          <wp:positionV relativeFrom="paragraph">
            <wp:posOffset>6415405</wp:posOffset>
          </wp:positionV>
          <wp:extent cx="2849880" cy="3851275"/>
          <wp:effectExtent l="0" t="457200" r="0" b="454025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706474">
                    <a:off x="0" y="0"/>
                    <a:ext cx="2849880" cy="3851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5BD974" w14:textId="77777777" w:rsidR="00773060" w:rsidRDefault="00773060" w:rsidP="000F163C">
    <w:pPr>
      <w:rPr>
        <w:b/>
        <w:sz w:val="16"/>
        <w:szCs w:val="16"/>
      </w:rPr>
    </w:pPr>
  </w:p>
  <w:p w14:paraId="08B20C7D" w14:textId="77777777" w:rsidR="00773060" w:rsidRPr="000F163C" w:rsidRDefault="00773060">
    <w:pPr>
      <w:rPr>
        <w:sz w:val="18"/>
        <w:szCs w:val="18"/>
      </w:rPr>
    </w:pPr>
  </w:p>
  <w:p w14:paraId="71EB9098" w14:textId="77777777" w:rsidR="00773060" w:rsidRPr="002C2B4B" w:rsidRDefault="00773060">
    <w:pPr>
      <w:pStyle w:val="Bunntekst"/>
      <w:rPr>
        <w:szCs w:val="22"/>
        <w:lang w:val="nn-NO"/>
      </w:rPr>
    </w:pPr>
    <w:bookmarkStart w:id="2" w:name="FOOT_Sted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7FF35" w14:textId="77777777" w:rsidR="00B76950" w:rsidRDefault="00B76950">
      <w:r>
        <w:separator/>
      </w:r>
    </w:p>
  </w:footnote>
  <w:footnote w:type="continuationSeparator" w:id="0">
    <w:p w14:paraId="25607B7B" w14:textId="77777777" w:rsidR="00B76950" w:rsidRDefault="00B76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7E701" w14:textId="77777777" w:rsidR="00773060" w:rsidRDefault="00285624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 w:rsidR="00773060"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773060">
      <w:rPr>
        <w:rStyle w:val="Sidetall"/>
        <w:noProof/>
      </w:rPr>
      <w:t>1</w:t>
    </w:r>
    <w:r>
      <w:rPr>
        <w:rStyle w:val="Sidetall"/>
      </w:rPr>
      <w:fldChar w:fldCharType="end"/>
    </w:r>
  </w:p>
  <w:p w14:paraId="5875EC06" w14:textId="77777777" w:rsidR="00773060" w:rsidRDefault="00773060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22981" w14:textId="77777777" w:rsidR="00773060" w:rsidRDefault="00334667">
    <w:pPr>
      <w:pStyle w:val="Topptekst"/>
      <w:ind w:right="360"/>
    </w:pPr>
    <w:r>
      <w:rPr>
        <w:noProof/>
        <w:lang w:eastAsia="nb-NO"/>
      </w:rPr>
      <w:drawing>
        <wp:anchor distT="0" distB="0" distL="114300" distR="114300" simplePos="0" relativeHeight="251656704" behindDoc="1" locked="0" layoutInCell="1" allowOverlap="1" wp14:anchorId="12C2F4B6" wp14:editId="5C32B4E5">
          <wp:simplePos x="0" y="0"/>
          <wp:positionH relativeFrom="page">
            <wp:posOffset>215900</wp:posOffset>
          </wp:positionH>
          <wp:positionV relativeFrom="page">
            <wp:posOffset>234315</wp:posOffset>
          </wp:positionV>
          <wp:extent cx="7105650" cy="4362450"/>
          <wp:effectExtent l="19050" t="0" r="0" b="0"/>
          <wp:wrapNone/>
          <wp:docPr id="6" name="Bilde 6" descr="Brevark_sid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Brevark_sid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5650" cy="436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9C0C5" w14:textId="3DE3592F" w:rsidR="002F38A9" w:rsidRDefault="002F38A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AE3"/>
    <w:rsid w:val="000034D2"/>
    <w:rsid w:val="0000368C"/>
    <w:rsid w:val="00003BB0"/>
    <w:rsid w:val="0000675D"/>
    <w:rsid w:val="00011775"/>
    <w:rsid w:val="000255F7"/>
    <w:rsid w:val="00025C2F"/>
    <w:rsid w:val="0003025B"/>
    <w:rsid w:val="00036872"/>
    <w:rsid w:val="000400C7"/>
    <w:rsid w:val="00042561"/>
    <w:rsid w:val="000464A7"/>
    <w:rsid w:val="000478A1"/>
    <w:rsid w:val="00052C27"/>
    <w:rsid w:val="000549E3"/>
    <w:rsid w:val="0005639A"/>
    <w:rsid w:val="00057F37"/>
    <w:rsid w:val="00062229"/>
    <w:rsid w:val="00065B7E"/>
    <w:rsid w:val="000705E8"/>
    <w:rsid w:val="000733CD"/>
    <w:rsid w:val="00075414"/>
    <w:rsid w:val="0007561C"/>
    <w:rsid w:val="00081D47"/>
    <w:rsid w:val="00085CDD"/>
    <w:rsid w:val="00090169"/>
    <w:rsid w:val="00091E5B"/>
    <w:rsid w:val="00093E5E"/>
    <w:rsid w:val="000A3A4D"/>
    <w:rsid w:val="000A7398"/>
    <w:rsid w:val="000A7418"/>
    <w:rsid w:val="000B7D7E"/>
    <w:rsid w:val="000C79BB"/>
    <w:rsid w:val="000F163C"/>
    <w:rsid w:val="000F2D01"/>
    <w:rsid w:val="001041E1"/>
    <w:rsid w:val="00106718"/>
    <w:rsid w:val="00112504"/>
    <w:rsid w:val="001172D0"/>
    <w:rsid w:val="0012255F"/>
    <w:rsid w:val="0012542D"/>
    <w:rsid w:val="00131CB2"/>
    <w:rsid w:val="00136E26"/>
    <w:rsid w:val="00137CF6"/>
    <w:rsid w:val="00140291"/>
    <w:rsid w:val="00144246"/>
    <w:rsid w:val="00146066"/>
    <w:rsid w:val="001468BF"/>
    <w:rsid w:val="00146DF0"/>
    <w:rsid w:val="00155DE4"/>
    <w:rsid w:val="00156712"/>
    <w:rsid w:val="001605E1"/>
    <w:rsid w:val="00163AE6"/>
    <w:rsid w:val="00164CA9"/>
    <w:rsid w:val="00175891"/>
    <w:rsid w:val="0017694F"/>
    <w:rsid w:val="0017754F"/>
    <w:rsid w:val="00183809"/>
    <w:rsid w:val="0018618B"/>
    <w:rsid w:val="0018752F"/>
    <w:rsid w:val="00190752"/>
    <w:rsid w:val="001A74F3"/>
    <w:rsid w:val="001C592F"/>
    <w:rsid w:val="001C6852"/>
    <w:rsid w:val="001C743C"/>
    <w:rsid w:val="001D0292"/>
    <w:rsid w:val="001D4994"/>
    <w:rsid w:val="001D78C1"/>
    <w:rsid w:val="001E0104"/>
    <w:rsid w:val="001F384C"/>
    <w:rsid w:val="00201BE6"/>
    <w:rsid w:val="00210669"/>
    <w:rsid w:val="00211DC0"/>
    <w:rsid w:val="0021370C"/>
    <w:rsid w:val="00214DF2"/>
    <w:rsid w:val="00220E94"/>
    <w:rsid w:val="00223AF2"/>
    <w:rsid w:val="00230508"/>
    <w:rsid w:val="0023191F"/>
    <w:rsid w:val="0023234F"/>
    <w:rsid w:val="002344BB"/>
    <w:rsid w:val="002369D8"/>
    <w:rsid w:val="002400A8"/>
    <w:rsid w:val="00247918"/>
    <w:rsid w:val="00252CE7"/>
    <w:rsid w:val="00254B08"/>
    <w:rsid w:val="00255F29"/>
    <w:rsid w:val="002604DF"/>
    <w:rsid w:val="00260F65"/>
    <w:rsid w:val="0026122C"/>
    <w:rsid w:val="00264C62"/>
    <w:rsid w:val="00265EDA"/>
    <w:rsid w:val="0027139B"/>
    <w:rsid w:val="00271F02"/>
    <w:rsid w:val="00276138"/>
    <w:rsid w:val="00276EC5"/>
    <w:rsid w:val="00280D8D"/>
    <w:rsid w:val="00285624"/>
    <w:rsid w:val="00286D43"/>
    <w:rsid w:val="00291E94"/>
    <w:rsid w:val="002928E1"/>
    <w:rsid w:val="00296460"/>
    <w:rsid w:val="00297A62"/>
    <w:rsid w:val="002A5D9C"/>
    <w:rsid w:val="002C2B4B"/>
    <w:rsid w:val="002C6540"/>
    <w:rsid w:val="002D15A1"/>
    <w:rsid w:val="002D1932"/>
    <w:rsid w:val="002D6212"/>
    <w:rsid w:val="002D72F9"/>
    <w:rsid w:val="002F18C5"/>
    <w:rsid w:val="002F38A9"/>
    <w:rsid w:val="002F4C75"/>
    <w:rsid w:val="00315F3A"/>
    <w:rsid w:val="00334667"/>
    <w:rsid w:val="00336449"/>
    <w:rsid w:val="00336BB1"/>
    <w:rsid w:val="003415CC"/>
    <w:rsid w:val="003426C0"/>
    <w:rsid w:val="003546EA"/>
    <w:rsid w:val="003751AA"/>
    <w:rsid w:val="003768F4"/>
    <w:rsid w:val="003768FE"/>
    <w:rsid w:val="00381476"/>
    <w:rsid w:val="00385FBC"/>
    <w:rsid w:val="00386A08"/>
    <w:rsid w:val="00390FCB"/>
    <w:rsid w:val="003975B0"/>
    <w:rsid w:val="003A1444"/>
    <w:rsid w:val="003A4C2D"/>
    <w:rsid w:val="003B0F78"/>
    <w:rsid w:val="003B25DD"/>
    <w:rsid w:val="003B6FEC"/>
    <w:rsid w:val="003C4EF2"/>
    <w:rsid w:val="003D031F"/>
    <w:rsid w:val="003D21CF"/>
    <w:rsid w:val="003D25CF"/>
    <w:rsid w:val="003D443A"/>
    <w:rsid w:val="003E1673"/>
    <w:rsid w:val="003E2089"/>
    <w:rsid w:val="003E521F"/>
    <w:rsid w:val="003F066C"/>
    <w:rsid w:val="003F3686"/>
    <w:rsid w:val="00400159"/>
    <w:rsid w:val="00402DCB"/>
    <w:rsid w:val="00403625"/>
    <w:rsid w:val="00404410"/>
    <w:rsid w:val="00406440"/>
    <w:rsid w:val="004135CF"/>
    <w:rsid w:val="00421D53"/>
    <w:rsid w:val="00423777"/>
    <w:rsid w:val="00424D58"/>
    <w:rsid w:val="00425957"/>
    <w:rsid w:val="00427722"/>
    <w:rsid w:val="004314B4"/>
    <w:rsid w:val="004327EB"/>
    <w:rsid w:val="0043594C"/>
    <w:rsid w:val="0044384D"/>
    <w:rsid w:val="00461584"/>
    <w:rsid w:val="004710EB"/>
    <w:rsid w:val="00471D45"/>
    <w:rsid w:val="004722C1"/>
    <w:rsid w:val="004741E6"/>
    <w:rsid w:val="00482E44"/>
    <w:rsid w:val="0048317E"/>
    <w:rsid w:val="00483223"/>
    <w:rsid w:val="00487F19"/>
    <w:rsid w:val="00491E13"/>
    <w:rsid w:val="004A3162"/>
    <w:rsid w:val="004A3635"/>
    <w:rsid w:val="004A5121"/>
    <w:rsid w:val="004A739A"/>
    <w:rsid w:val="004B0709"/>
    <w:rsid w:val="004B7340"/>
    <w:rsid w:val="004C6563"/>
    <w:rsid w:val="004D1FEA"/>
    <w:rsid w:val="004D3BE7"/>
    <w:rsid w:val="004D7D0D"/>
    <w:rsid w:val="004E6D06"/>
    <w:rsid w:val="004F6CB3"/>
    <w:rsid w:val="00503FFD"/>
    <w:rsid w:val="005050EA"/>
    <w:rsid w:val="005055B2"/>
    <w:rsid w:val="00507BA8"/>
    <w:rsid w:val="00510106"/>
    <w:rsid w:val="00520F85"/>
    <w:rsid w:val="00521D88"/>
    <w:rsid w:val="0052540F"/>
    <w:rsid w:val="00526B11"/>
    <w:rsid w:val="00531D78"/>
    <w:rsid w:val="0053671D"/>
    <w:rsid w:val="00542551"/>
    <w:rsid w:val="005543DC"/>
    <w:rsid w:val="00555272"/>
    <w:rsid w:val="0055770E"/>
    <w:rsid w:val="0056174D"/>
    <w:rsid w:val="00562EE9"/>
    <w:rsid w:val="005641CC"/>
    <w:rsid w:val="0056548B"/>
    <w:rsid w:val="0057072B"/>
    <w:rsid w:val="00571F57"/>
    <w:rsid w:val="005813C5"/>
    <w:rsid w:val="00587010"/>
    <w:rsid w:val="0059518B"/>
    <w:rsid w:val="00596FB1"/>
    <w:rsid w:val="005A1881"/>
    <w:rsid w:val="005A492B"/>
    <w:rsid w:val="005A59F5"/>
    <w:rsid w:val="005B1535"/>
    <w:rsid w:val="005B3C73"/>
    <w:rsid w:val="005C0E59"/>
    <w:rsid w:val="005C3DCA"/>
    <w:rsid w:val="005C3E92"/>
    <w:rsid w:val="005C4320"/>
    <w:rsid w:val="005D4D69"/>
    <w:rsid w:val="005D69E2"/>
    <w:rsid w:val="005E0DF5"/>
    <w:rsid w:val="005E1359"/>
    <w:rsid w:val="005E4EF4"/>
    <w:rsid w:val="005F0403"/>
    <w:rsid w:val="00604203"/>
    <w:rsid w:val="00604BD1"/>
    <w:rsid w:val="00620E85"/>
    <w:rsid w:val="00635D20"/>
    <w:rsid w:val="006404CC"/>
    <w:rsid w:val="006417E6"/>
    <w:rsid w:val="00644D58"/>
    <w:rsid w:val="00650DD0"/>
    <w:rsid w:val="006546C8"/>
    <w:rsid w:val="00655208"/>
    <w:rsid w:val="00657B7D"/>
    <w:rsid w:val="006630C8"/>
    <w:rsid w:val="00664FC5"/>
    <w:rsid w:val="0067046E"/>
    <w:rsid w:val="0067278C"/>
    <w:rsid w:val="0067336B"/>
    <w:rsid w:val="00677854"/>
    <w:rsid w:val="00680982"/>
    <w:rsid w:val="00692E0E"/>
    <w:rsid w:val="006975C1"/>
    <w:rsid w:val="006A5002"/>
    <w:rsid w:val="006A6300"/>
    <w:rsid w:val="006A703C"/>
    <w:rsid w:val="006B05DC"/>
    <w:rsid w:val="006B1383"/>
    <w:rsid w:val="006C4B2D"/>
    <w:rsid w:val="006D2C3E"/>
    <w:rsid w:val="006D493D"/>
    <w:rsid w:val="006E203A"/>
    <w:rsid w:val="006F6C0D"/>
    <w:rsid w:val="007014E7"/>
    <w:rsid w:val="00701873"/>
    <w:rsid w:val="00711955"/>
    <w:rsid w:val="00714B42"/>
    <w:rsid w:val="007223B2"/>
    <w:rsid w:val="00727158"/>
    <w:rsid w:val="00727CE6"/>
    <w:rsid w:val="007332FC"/>
    <w:rsid w:val="00735B52"/>
    <w:rsid w:val="00746E8B"/>
    <w:rsid w:val="0075179C"/>
    <w:rsid w:val="007532A1"/>
    <w:rsid w:val="00753DF3"/>
    <w:rsid w:val="00754C31"/>
    <w:rsid w:val="0075747F"/>
    <w:rsid w:val="00765C72"/>
    <w:rsid w:val="00771F73"/>
    <w:rsid w:val="00773060"/>
    <w:rsid w:val="00773D84"/>
    <w:rsid w:val="0079161A"/>
    <w:rsid w:val="00796F0A"/>
    <w:rsid w:val="007973A5"/>
    <w:rsid w:val="007A0B39"/>
    <w:rsid w:val="007A1A3D"/>
    <w:rsid w:val="007A4076"/>
    <w:rsid w:val="007B00ED"/>
    <w:rsid w:val="007B047B"/>
    <w:rsid w:val="007B24C6"/>
    <w:rsid w:val="007B69B8"/>
    <w:rsid w:val="007C0DB0"/>
    <w:rsid w:val="007C2291"/>
    <w:rsid w:val="007C3B0E"/>
    <w:rsid w:val="007C7D08"/>
    <w:rsid w:val="007D5344"/>
    <w:rsid w:val="007D6306"/>
    <w:rsid w:val="007E10E1"/>
    <w:rsid w:val="007E33B9"/>
    <w:rsid w:val="007E55DF"/>
    <w:rsid w:val="007E65EA"/>
    <w:rsid w:val="007F0112"/>
    <w:rsid w:val="00802280"/>
    <w:rsid w:val="00805815"/>
    <w:rsid w:val="00806100"/>
    <w:rsid w:val="00813624"/>
    <w:rsid w:val="00813F65"/>
    <w:rsid w:val="008163B5"/>
    <w:rsid w:val="00816ACF"/>
    <w:rsid w:val="0084586C"/>
    <w:rsid w:val="0085213F"/>
    <w:rsid w:val="00862CCF"/>
    <w:rsid w:val="00863E5E"/>
    <w:rsid w:val="0087359B"/>
    <w:rsid w:val="00873958"/>
    <w:rsid w:val="00873EA3"/>
    <w:rsid w:val="008759DA"/>
    <w:rsid w:val="00883A5C"/>
    <w:rsid w:val="00887CDD"/>
    <w:rsid w:val="00891265"/>
    <w:rsid w:val="00892616"/>
    <w:rsid w:val="00893887"/>
    <w:rsid w:val="00894B03"/>
    <w:rsid w:val="008A676A"/>
    <w:rsid w:val="008B12B3"/>
    <w:rsid w:val="008D6DA4"/>
    <w:rsid w:val="008E1A26"/>
    <w:rsid w:val="008E2657"/>
    <w:rsid w:val="008E7907"/>
    <w:rsid w:val="008F1005"/>
    <w:rsid w:val="008F23B3"/>
    <w:rsid w:val="008F6364"/>
    <w:rsid w:val="009015F6"/>
    <w:rsid w:val="00905712"/>
    <w:rsid w:val="00913DFA"/>
    <w:rsid w:val="009212F9"/>
    <w:rsid w:val="00922A04"/>
    <w:rsid w:val="00922AC5"/>
    <w:rsid w:val="00932208"/>
    <w:rsid w:val="00932E09"/>
    <w:rsid w:val="00936E93"/>
    <w:rsid w:val="0094674D"/>
    <w:rsid w:val="00961267"/>
    <w:rsid w:val="00962542"/>
    <w:rsid w:val="00963D71"/>
    <w:rsid w:val="00964209"/>
    <w:rsid w:val="00975864"/>
    <w:rsid w:val="009778FE"/>
    <w:rsid w:val="009824FD"/>
    <w:rsid w:val="00991235"/>
    <w:rsid w:val="0099293A"/>
    <w:rsid w:val="00994D6A"/>
    <w:rsid w:val="00997EF2"/>
    <w:rsid w:val="009A1B9D"/>
    <w:rsid w:val="009A2A79"/>
    <w:rsid w:val="009A4DFC"/>
    <w:rsid w:val="009A5C84"/>
    <w:rsid w:val="009A5DCC"/>
    <w:rsid w:val="009A79EE"/>
    <w:rsid w:val="009B4A5A"/>
    <w:rsid w:val="009C41EB"/>
    <w:rsid w:val="009D2403"/>
    <w:rsid w:val="009D43DD"/>
    <w:rsid w:val="009D4C9B"/>
    <w:rsid w:val="009D5001"/>
    <w:rsid w:val="009E472D"/>
    <w:rsid w:val="009E4D10"/>
    <w:rsid w:val="00A12943"/>
    <w:rsid w:val="00A14B0E"/>
    <w:rsid w:val="00A159FC"/>
    <w:rsid w:val="00A2035A"/>
    <w:rsid w:val="00A26713"/>
    <w:rsid w:val="00A271CC"/>
    <w:rsid w:val="00A30866"/>
    <w:rsid w:val="00A309F0"/>
    <w:rsid w:val="00A363F1"/>
    <w:rsid w:val="00A370F9"/>
    <w:rsid w:val="00A51821"/>
    <w:rsid w:val="00A524E3"/>
    <w:rsid w:val="00A536BF"/>
    <w:rsid w:val="00A555C8"/>
    <w:rsid w:val="00A563D3"/>
    <w:rsid w:val="00A60E47"/>
    <w:rsid w:val="00A63923"/>
    <w:rsid w:val="00A72EF6"/>
    <w:rsid w:val="00A73431"/>
    <w:rsid w:val="00A75F4B"/>
    <w:rsid w:val="00A760B3"/>
    <w:rsid w:val="00A80E2C"/>
    <w:rsid w:val="00A83279"/>
    <w:rsid w:val="00A9293F"/>
    <w:rsid w:val="00A965B8"/>
    <w:rsid w:val="00AA30E8"/>
    <w:rsid w:val="00AB3304"/>
    <w:rsid w:val="00AB57D8"/>
    <w:rsid w:val="00AB586B"/>
    <w:rsid w:val="00AC06F3"/>
    <w:rsid w:val="00AC1CCB"/>
    <w:rsid w:val="00AD62F1"/>
    <w:rsid w:val="00AF2293"/>
    <w:rsid w:val="00AF2FD3"/>
    <w:rsid w:val="00B12EBA"/>
    <w:rsid w:val="00B13210"/>
    <w:rsid w:val="00B15709"/>
    <w:rsid w:val="00B1603A"/>
    <w:rsid w:val="00B530AE"/>
    <w:rsid w:val="00B648E0"/>
    <w:rsid w:val="00B656B2"/>
    <w:rsid w:val="00B764CC"/>
    <w:rsid w:val="00B76950"/>
    <w:rsid w:val="00B77825"/>
    <w:rsid w:val="00B8384F"/>
    <w:rsid w:val="00B852D7"/>
    <w:rsid w:val="00B902FC"/>
    <w:rsid w:val="00B93ECD"/>
    <w:rsid w:val="00B94766"/>
    <w:rsid w:val="00BA364C"/>
    <w:rsid w:val="00BB663D"/>
    <w:rsid w:val="00BB7D17"/>
    <w:rsid w:val="00BC6E68"/>
    <w:rsid w:val="00BC70B8"/>
    <w:rsid w:val="00BD49BC"/>
    <w:rsid w:val="00BD60B3"/>
    <w:rsid w:val="00BD7D8D"/>
    <w:rsid w:val="00BE43AB"/>
    <w:rsid w:val="00BE7B76"/>
    <w:rsid w:val="00BF0FB5"/>
    <w:rsid w:val="00BF35DA"/>
    <w:rsid w:val="00C03AF5"/>
    <w:rsid w:val="00C03DDF"/>
    <w:rsid w:val="00C14789"/>
    <w:rsid w:val="00C17D85"/>
    <w:rsid w:val="00C22027"/>
    <w:rsid w:val="00C23098"/>
    <w:rsid w:val="00C259EB"/>
    <w:rsid w:val="00C3556F"/>
    <w:rsid w:val="00C402A6"/>
    <w:rsid w:val="00C40D10"/>
    <w:rsid w:val="00C4793E"/>
    <w:rsid w:val="00C50A5F"/>
    <w:rsid w:val="00C51098"/>
    <w:rsid w:val="00C62E65"/>
    <w:rsid w:val="00C65C33"/>
    <w:rsid w:val="00C7721A"/>
    <w:rsid w:val="00C9139F"/>
    <w:rsid w:val="00C94D65"/>
    <w:rsid w:val="00C97939"/>
    <w:rsid w:val="00CA1B97"/>
    <w:rsid w:val="00CA369C"/>
    <w:rsid w:val="00CA3E75"/>
    <w:rsid w:val="00CA60C0"/>
    <w:rsid w:val="00CB3AA1"/>
    <w:rsid w:val="00CB44F2"/>
    <w:rsid w:val="00CC4184"/>
    <w:rsid w:val="00CD3E87"/>
    <w:rsid w:val="00CE69C6"/>
    <w:rsid w:val="00CE7E50"/>
    <w:rsid w:val="00CF3601"/>
    <w:rsid w:val="00CF7AA4"/>
    <w:rsid w:val="00D01793"/>
    <w:rsid w:val="00D05DD2"/>
    <w:rsid w:val="00D11AE3"/>
    <w:rsid w:val="00D139CE"/>
    <w:rsid w:val="00D15330"/>
    <w:rsid w:val="00D21F36"/>
    <w:rsid w:val="00D23B50"/>
    <w:rsid w:val="00D31224"/>
    <w:rsid w:val="00D33648"/>
    <w:rsid w:val="00D4034E"/>
    <w:rsid w:val="00D42236"/>
    <w:rsid w:val="00D56C6E"/>
    <w:rsid w:val="00D71044"/>
    <w:rsid w:val="00D735AD"/>
    <w:rsid w:val="00D81108"/>
    <w:rsid w:val="00DA16CB"/>
    <w:rsid w:val="00DA627A"/>
    <w:rsid w:val="00DA7D3A"/>
    <w:rsid w:val="00DB15A4"/>
    <w:rsid w:val="00DB3DD9"/>
    <w:rsid w:val="00DB6CE2"/>
    <w:rsid w:val="00DC388D"/>
    <w:rsid w:val="00DC4B2F"/>
    <w:rsid w:val="00DC7358"/>
    <w:rsid w:val="00DC7F95"/>
    <w:rsid w:val="00DD6B38"/>
    <w:rsid w:val="00DE3865"/>
    <w:rsid w:val="00DE76ED"/>
    <w:rsid w:val="00DF04F0"/>
    <w:rsid w:val="00DF1E61"/>
    <w:rsid w:val="00DF51FA"/>
    <w:rsid w:val="00DF6320"/>
    <w:rsid w:val="00DF7D01"/>
    <w:rsid w:val="00E12765"/>
    <w:rsid w:val="00E14482"/>
    <w:rsid w:val="00E23B97"/>
    <w:rsid w:val="00E301B3"/>
    <w:rsid w:val="00E37D7B"/>
    <w:rsid w:val="00E423C3"/>
    <w:rsid w:val="00E443EC"/>
    <w:rsid w:val="00E44560"/>
    <w:rsid w:val="00E45E53"/>
    <w:rsid w:val="00E5386A"/>
    <w:rsid w:val="00E54E90"/>
    <w:rsid w:val="00E5749A"/>
    <w:rsid w:val="00E64074"/>
    <w:rsid w:val="00E653BE"/>
    <w:rsid w:val="00E7368D"/>
    <w:rsid w:val="00E874F0"/>
    <w:rsid w:val="00EB1C26"/>
    <w:rsid w:val="00EB27FA"/>
    <w:rsid w:val="00EB3562"/>
    <w:rsid w:val="00EC0743"/>
    <w:rsid w:val="00EC201D"/>
    <w:rsid w:val="00EC5037"/>
    <w:rsid w:val="00EC6BB5"/>
    <w:rsid w:val="00ED20AB"/>
    <w:rsid w:val="00ED6F5D"/>
    <w:rsid w:val="00EE3E13"/>
    <w:rsid w:val="00EF6A67"/>
    <w:rsid w:val="00F03F86"/>
    <w:rsid w:val="00F21D98"/>
    <w:rsid w:val="00F40CF7"/>
    <w:rsid w:val="00F45CD7"/>
    <w:rsid w:val="00F46763"/>
    <w:rsid w:val="00F516FC"/>
    <w:rsid w:val="00F52839"/>
    <w:rsid w:val="00F6416D"/>
    <w:rsid w:val="00F647A1"/>
    <w:rsid w:val="00F64F32"/>
    <w:rsid w:val="00F73841"/>
    <w:rsid w:val="00F739CD"/>
    <w:rsid w:val="00F73BEA"/>
    <w:rsid w:val="00F75E71"/>
    <w:rsid w:val="00F80500"/>
    <w:rsid w:val="00F85695"/>
    <w:rsid w:val="00F87C26"/>
    <w:rsid w:val="00F90760"/>
    <w:rsid w:val="00FA6E67"/>
    <w:rsid w:val="00FA7764"/>
    <w:rsid w:val="00FC1D1A"/>
    <w:rsid w:val="00FC6E59"/>
    <w:rsid w:val="00FC7ECE"/>
    <w:rsid w:val="00FD0061"/>
    <w:rsid w:val="00FE0F74"/>
    <w:rsid w:val="00FE25A7"/>
    <w:rsid w:val="00FF38C9"/>
    <w:rsid w:val="00FF5FEC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D97622"/>
  <w15:docId w15:val="{63D414E9-F014-48A3-BFC7-CEAE393F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709"/>
    <w:rPr>
      <w:rFonts w:ascii="Arial" w:hAnsi="Arial"/>
      <w:sz w:val="22"/>
      <w:lang w:eastAsia="en-US"/>
    </w:rPr>
  </w:style>
  <w:style w:type="paragraph" w:styleId="Overskrift1">
    <w:name w:val="heading 1"/>
    <w:basedOn w:val="Normal"/>
    <w:next w:val="Normal"/>
    <w:qFormat/>
    <w:rsid w:val="00B15709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15709"/>
    <w:pPr>
      <w:keepNext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Overskrift3">
    <w:name w:val="heading 3"/>
    <w:basedOn w:val="Normal"/>
    <w:next w:val="Normal"/>
    <w:qFormat/>
    <w:rsid w:val="00B15709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B15709"/>
    <w:pPr>
      <w:keepNext/>
      <w:spacing w:before="240" w:after="60"/>
      <w:outlineLvl w:val="3"/>
    </w:pPr>
    <w:rPr>
      <w:b/>
      <w:bCs/>
      <w:i/>
      <w:szCs w:val="28"/>
    </w:rPr>
  </w:style>
  <w:style w:type="paragraph" w:styleId="Overskrift5">
    <w:name w:val="heading 5"/>
    <w:basedOn w:val="Normal"/>
    <w:next w:val="Normal"/>
    <w:qFormat/>
    <w:rsid w:val="00892616"/>
    <w:pPr>
      <w:spacing w:before="240" w:after="60"/>
      <w:outlineLvl w:val="4"/>
    </w:pPr>
    <w:rPr>
      <w:b/>
      <w:bCs/>
      <w:i/>
      <w:iCs/>
      <w:szCs w:val="26"/>
    </w:rPr>
  </w:style>
  <w:style w:type="paragraph" w:styleId="Overskrift6">
    <w:name w:val="heading 6"/>
    <w:basedOn w:val="Normal"/>
    <w:next w:val="Normal"/>
    <w:qFormat/>
    <w:rsid w:val="00892616"/>
    <w:pPr>
      <w:spacing w:before="240" w:after="60"/>
      <w:outlineLvl w:val="5"/>
    </w:pPr>
    <w:rPr>
      <w:bCs/>
      <w:i/>
      <w:szCs w:val="22"/>
    </w:rPr>
  </w:style>
  <w:style w:type="paragraph" w:styleId="Overskrift7">
    <w:name w:val="heading 7"/>
    <w:basedOn w:val="Normal"/>
    <w:next w:val="Normal"/>
    <w:qFormat/>
    <w:rsid w:val="00892616"/>
    <w:pPr>
      <w:spacing w:before="240" w:after="60"/>
      <w:outlineLvl w:val="6"/>
    </w:pPr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892616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rsid w:val="00892616"/>
    <w:pPr>
      <w:tabs>
        <w:tab w:val="center" w:pos="4153"/>
        <w:tab w:val="right" w:pos="8306"/>
      </w:tabs>
    </w:pPr>
  </w:style>
  <w:style w:type="character" w:styleId="Sidetall">
    <w:name w:val="page number"/>
    <w:basedOn w:val="Standardskriftforavsnitt"/>
    <w:rsid w:val="00892616"/>
  </w:style>
  <w:style w:type="table" w:styleId="Tabellrutenett">
    <w:name w:val="Table Grid"/>
    <w:basedOn w:val="Vanligtabell"/>
    <w:rsid w:val="00816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Inrykk">
    <w:name w:val="ForInrykk"/>
    <w:basedOn w:val="Normal"/>
    <w:next w:val="Innrykk"/>
    <w:rsid w:val="00892616"/>
    <w:pPr>
      <w:tabs>
        <w:tab w:val="left" w:pos="907"/>
      </w:tabs>
    </w:pPr>
    <w:rPr>
      <w:sz w:val="18"/>
      <w:szCs w:val="18"/>
    </w:rPr>
  </w:style>
  <w:style w:type="paragraph" w:customStyle="1" w:styleId="Innrykk">
    <w:name w:val="Innrykk"/>
    <w:basedOn w:val="Normal"/>
    <w:rsid w:val="00892616"/>
    <w:pPr>
      <w:tabs>
        <w:tab w:val="left" w:pos="900"/>
      </w:tabs>
      <w:ind w:left="907"/>
    </w:pPr>
    <w:rPr>
      <w:sz w:val="18"/>
      <w:szCs w:val="18"/>
    </w:rPr>
  </w:style>
  <w:style w:type="paragraph" w:customStyle="1" w:styleId="Referanser">
    <w:name w:val="Referanser"/>
    <w:basedOn w:val="Normal"/>
    <w:rsid w:val="004D3BE7"/>
    <w:rPr>
      <w:sz w:val="18"/>
      <w:szCs w:val="18"/>
    </w:rPr>
  </w:style>
  <w:style w:type="paragraph" w:customStyle="1" w:styleId="Contractstyle">
    <w:name w:val="Contractstyle"/>
    <w:rsid w:val="00635D20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Merknadsreferanse">
    <w:name w:val="annotation reference"/>
    <w:basedOn w:val="Standardskriftforavsnitt"/>
    <w:semiHidden/>
    <w:unhideWhenUsed/>
    <w:rsid w:val="00555272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555272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555272"/>
    <w:rPr>
      <w:rFonts w:ascii="Arial" w:hAnsi="Arial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555272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55527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6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6_Programvare\Office2016\Maler\KYV%20Brev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24c69-6a50-470b-bb05-82168909c428" xsi:nil="true"/>
    <lcf76f155ced4ddcb4097134ff3c332f xmlns="d1ef230a-3ad7-4161-b445-4459b729f5f9">
      <Terms xmlns="http://schemas.microsoft.com/office/infopath/2007/PartnerControls"/>
    </lcf76f155ced4ddcb4097134ff3c332f>
    <SharedWithUsers xmlns="20324c69-6a50-470b-bb05-82168909c428">
      <UserInfo>
        <DisplayName/>
        <AccountId xsi:nil="true"/>
        <AccountType/>
      </UserInfo>
    </SharedWithUsers>
    <Ansvarformappe xmlns="d1ef230a-3ad7-4161-b445-4459b729f5f9">
      <UserInfo>
        <DisplayName/>
        <AccountId xsi:nil="true"/>
        <AccountType/>
      </UserInfo>
    </Ansvarformappe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528691D458C4297FF5FE9C5ED0EB0" ma:contentTypeVersion="25" ma:contentTypeDescription="Create a new document." ma:contentTypeScope="" ma:versionID="97c713723c6dc4d898447f67d8869bfc">
  <xsd:schema xmlns:xsd="http://www.w3.org/2001/XMLSchema" xmlns:xs="http://www.w3.org/2001/XMLSchema" xmlns:p="http://schemas.microsoft.com/office/2006/metadata/properties" xmlns:ns1="http://schemas.microsoft.com/sharepoint/v3" xmlns:ns2="d1ef230a-3ad7-4161-b445-4459b729f5f9" xmlns:ns3="20324c69-6a50-470b-bb05-82168909c428" targetNamespace="http://schemas.microsoft.com/office/2006/metadata/properties" ma:root="true" ma:fieldsID="3c54ef123f08a60a76ac01c31bcc9722" ns1:_="" ns2:_="" ns3:_="">
    <xsd:import namespace="http://schemas.microsoft.com/sharepoint/v3"/>
    <xsd:import namespace="d1ef230a-3ad7-4161-b445-4459b729f5f9"/>
    <xsd:import namespace="20324c69-6a50-470b-bb05-82168909c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Ansvarformappe" minOccurs="0"/>
                <xsd:element ref="ns2:MediaServiceBillingMetadata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27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28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30" nillable="true" ma:displayName="Number of Likes" ma:internalName="LikesCount">
      <xsd:simpleType>
        <xsd:restriction base="dms:Unknown"/>
      </xsd:simpleType>
    </xsd:element>
    <xsd:element name="LikedBy" ma:index="31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f230a-3ad7-4161-b445-4459b729f5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c986279-2f72-44b3-a000-e1bdda6e07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formappe" ma:index="24" nillable="true" ma:displayName="Ansvar for mappe" ma:format="Dropdown" ma:list="UserInfo" ma:SharePointGroup="0" ma:internalName="Ansvarformapp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24c69-6a50-470b-bb05-82168909c42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b9010d0-faea-4550-a3b1-6b9d0891023b}" ma:internalName="TaxCatchAll" ma:showField="CatchAllData" ma:web="20324c69-6a50-470b-bb05-82168909c4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9101E-663C-4E53-9D3C-03838EFF3A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4C0BE2-9B27-43A6-9FFC-9C2AB2826E13}">
  <ds:schemaRefs>
    <ds:schemaRef ds:uri="http://schemas.microsoft.com/office/2006/metadata/properties"/>
    <ds:schemaRef ds:uri="http://schemas.microsoft.com/office/infopath/2007/PartnerControls"/>
    <ds:schemaRef ds:uri="20324c69-6a50-470b-bb05-82168909c428"/>
    <ds:schemaRef ds:uri="d1ef230a-3ad7-4161-b445-4459b729f5f9"/>
  </ds:schemaRefs>
</ds:datastoreItem>
</file>

<file path=customXml/itemProps3.xml><?xml version="1.0" encoding="utf-8"?>
<ds:datastoreItem xmlns:ds="http://schemas.openxmlformats.org/officeDocument/2006/customXml" ds:itemID="{DB08CFCC-833B-461C-A464-2C79D9F96456}"/>
</file>

<file path=customXml/itemProps4.xml><?xml version="1.0" encoding="utf-8"?>
<ds:datastoreItem xmlns:ds="http://schemas.openxmlformats.org/officeDocument/2006/customXml" ds:itemID="{A8535CC3-D413-4622-BD45-EFB21370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KYV Brev.dotm</Template>
  <TotalTime>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Brev-bokmål</vt:lpstr>
    </vt:vector>
  </TitlesOfParts>
  <Company>Kystverket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Brev-bokmål</dc:title>
  <dc:subject/>
  <dc:creator>Rörick, Christina</dc:creator>
  <cp:keywords/>
  <dc:description/>
  <cp:lastModifiedBy>Henriksen, Thomas</cp:lastModifiedBy>
  <cp:revision>3</cp:revision>
  <cp:lastPrinted>2005-04-12T15:29:00Z</cp:lastPrinted>
  <dcterms:created xsi:type="dcterms:W3CDTF">2023-10-05T12:10:00Z</dcterms:created>
  <dcterms:modified xsi:type="dcterms:W3CDTF">2024-06-25T08:07:00Z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0x010100BD3528691D458C4297FF5FE9C5ED0EB0</vt:lpwstr>
  </property>
  <property fmtid="{D5CDD505-2E9C-101B-9397-08002B2CF9AE}" pid="3" name="Order">
    <vt:r8>10400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